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4934F" w14:textId="5B176FB6" w:rsidR="00163187" w:rsidRDefault="00163187" w:rsidP="00163187">
      <w:pPr>
        <w:ind w:left="-1440" w:right="-1440"/>
        <w:jc w:val="center"/>
      </w:pPr>
      <w:r>
        <w:t xml:space="preserve">Copyright </w:t>
      </w:r>
      <w:r w:rsidR="008D77BA">
        <w:t>&lt;</w:t>
      </w:r>
      <w:r w:rsidR="00B216D4">
        <w:t>Year</w:t>
      </w:r>
      <w:r w:rsidR="008D77BA">
        <w:t>&gt;</w:t>
      </w:r>
      <w:r>
        <w:t xml:space="preserve"> </w:t>
      </w:r>
      <w:r w:rsidR="008D77BA">
        <w:t>&lt;</w:t>
      </w:r>
      <w:r w:rsidR="00B216D4">
        <w:t>Full Name</w:t>
      </w:r>
      <w:r w:rsidR="008D77BA">
        <w:t>&gt;</w:t>
      </w:r>
      <w:r w:rsidR="00F403DD">
        <w:br/>
      </w:r>
      <w:r>
        <w:t>All Rights Reserved</w:t>
      </w:r>
    </w:p>
    <w:sectPr w:rsidR="00163187" w:rsidSect="00770922">
      <w:pgSz w:w="12240" w:h="15840" w:code="1"/>
      <w:pgMar w:top="0" w:right="0" w:bottom="0" w:left="0" w:header="720" w:footer="720" w:gutter="0"/>
      <w:cols w:space="720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A0"/>
    <w:rsid w:val="000522A0"/>
    <w:rsid w:val="00163187"/>
    <w:rsid w:val="003F28A1"/>
    <w:rsid w:val="00527E55"/>
    <w:rsid w:val="00770922"/>
    <w:rsid w:val="008D77BA"/>
    <w:rsid w:val="00B216D4"/>
    <w:rsid w:val="00C54B07"/>
    <w:rsid w:val="00C97A43"/>
    <w:rsid w:val="00D70011"/>
    <w:rsid w:val="00F4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6CC0F"/>
  <w15:chartTrackingRefBased/>
  <w15:docId w15:val="{14B5AEA4-91BB-4A5B-9EFE-7E42F6D2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537da663-0e61-44c7-acee-4558fec50b15_thesis_dissertation-template-pack%20(6).zip.b15\Thesis_Dissertation%20-%20Template%20Pack\C%20-%20Copyright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 - Copyright Page Template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3</cp:revision>
  <dcterms:created xsi:type="dcterms:W3CDTF">2024-01-24T15:11:00Z</dcterms:created>
  <dcterms:modified xsi:type="dcterms:W3CDTF">2024-01-24T15:35:00Z</dcterms:modified>
</cp:coreProperties>
</file>